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EB9" w:rsidRDefault="005F2EB9" w:rsidP="00475FB6">
      <w:pPr>
        <w:spacing w:after="0" w:line="240" w:lineRule="auto"/>
        <w:jc w:val="right"/>
      </w:pPr>
      <w:r>
        <w:t>Приложение № 14</w:t>
      </w:r>
    </w:p>
    <w:p w:rsidR="005F2EB9" w:rsidRDefault="005F2EB9" w:rsidP="00475FB6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5F2EB9" w:rsidRDefault="005F2EB9" w:rsidP="00475FB6">
      <w:pPr>
        <w:spacing w:after="0" w:line="240" w:lineRule="auto"/>
        <w:jc w:val="right"/>
      </w:pPr>
      <w:r>
        <w:t>27 декабря 2024г. № 239</w:t>
      </w:r>
    </w:p>
    <w:p w:rsidR="005F2EB9" w:rsidRDefault="005F2EB9" w:rsidP="00475FB6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5F2EB9" w:rsidRDefault="005F2EB9" w:rsidP="00475FB6">
      <w:pPr>
        <w:jc w:val="center"/>
      </w:pPr>
      <w:r>
        <w:t>с. Бутаково, ул. Черепанова,7</w:t>
      </w:r>
    </w:p>
    <w:p w:rsidR="005F2EB9" w:rsidRDefault="005F2EB9">
      <w:r w:rsidRPr="00FC5C81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91.25pt;height:420.75pt;visibility:visible">
            <v:imagedata r:id="rId4" o:title=""/>
          </v:shape>
        </w:pict>
      </w:r>
    </w:p>
    <w:p w:rsidR="005F2EB9" w:rsidRDefault="005F2EB9" w:rsidP="00886DDA"/>
    <w:p w:rsidR="005F2EB9" w:rsidRPr="00886DDA" w:rsidRDefault="005F2EB9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24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5F2EB9" w:rsidRPr="006C19BF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9" w:rsidRPr="007F376A" w:rsidRDefault="005F2EB9" w:rsidP="006D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9" w:rsidRPr="006C19BF" w:rsidRDefault="005F2EB9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9BF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EB9" w:rsidRPr="006C19BF" w:rsidRDefault="005F2EB9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9BF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5F2EB9" w:rsidRPr="006C19BF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9" w:rsidRPr="006C19BF" w:rsidRDefault="005F2EB9" w:rsidP="00B06311">
            <w:bookmarkStart w:id="0" w:name="_GoBack"/>
            <w:bookmarkEnd w:id="0"/>
            <w:r w:rsidRPr="006C19BF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9" w:rsidRPr="006C19BF" w:rsidRDefault="005F2EB9" w:rsidP="00B06311">
            <w:r w:rsidRPr="006C19BF">
              <w:t>580903.77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EB9" w:rsidRPr="006C19BF" w:rsidRDefault="005F2EB9" w:rsidP="00B06311">
            <w:r w:rsidRPr="006C19BF">
              <w:t>4255228.44</w:t>
            </w:r>
          </w:p>
        </w:tc>
      </w:tr>
      <w:tr w:rsidR="005F2EB9" w:rsidRPr="006C19BF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9" w:rsidRPr="006C19BF" w:rsidRDefault="005F2EB9" w:rsidP="00B06311">
            <w:r w:rsidRPr="006C19BF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9" w:rsidRPr="006C19BF" w:rsidRDefault="005F2EB9" w:rsidP="00B06311">
            <w:r w:rsidRPr="006C19BF">
              <w:t>580904.88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EB9" w:rsidRPr="006C19BF" w:rsidRDefault="005F2EB9" w:rsidP="00B06311">
            <w:r w:rsidRPr="006C19BF">
              <w:t>4255233.31</w:t>
            </w:r>
          </w:p>
        </w:tc>
      </w:tr>
      <w:tr w:rsidR="005F2EB9" w:rsidRPr="006C19BF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9" w:rsidRPr="006C19BF" w:rsidRDefault="005F2EB9" w:rsidP="00B06311">
            <w:r w:rsidRPr="006C19BF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9" w:rsidRPr="006C19BF" w:rsidRDefault="005F2EB9" w:rsidP="00B06311">
            <w:r w:rsidRPr="006C19BF">
              <w:t>580902.93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EB9" w:rsidRPr="006C19BF" w:rsidRDefault="005F2EB9" w:rsidP="00B06311">
            <w:r w:rsidRPr="006C19BF">
              <w:t>4255233.76</w:t>
            </w:r>
          </w:p>
        </w:tc>
      </w:tr>
      <w:tr w:rsidR="005F2EB9" w:rsidRPr="006C19BF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9" w:rsidRPr="006C19BF" w:rsidRDefault="005F2EB9" w:rsidP="00B06311">
            <w:r w:rsidRPr="006C19BF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B9" w:rsidRPr="006C19BF" w:rsidRDefault="005F2EB9" w:rsidP="00B06311">
            <w:r w:rsidRPr="006C19BF">
              <w:t>580901.82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EB9" w:rsidRPr="006C19BF" w:rsidRDefault="005F2EB9" w:rsidP="00B06311">
            <w:r w:rsidRPr="006C19BF">
              <w:t>4255228.88</w:t>
            </w:r>
          </w:p>
        </w:tc>
      </w:tr>
    </w:tbl>
    <w:p w:rsidR="005F2EB9" w:rsidRPr="00431D01" w:rsidRDefault="005F2EB9" w:rsidP="00886DDA">
      <w:pPr>
        <w:rPr>
          <w:i/>
        </w:rPr>
      </w:pPr>
    </w:p>
    <w:sectPr w:rsidR="005F2EB9" w:rsidRPr="00431D01" w:rsidSect="00DB0347">
      <w:pgSz w:w="11906" w:h="16838"/>
      <w:pgMar w:top="1134" w:right="424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00707D"/>
    <w:rsid w:val="001532A0"/>
    <w:rsid w:val="00233223"/>
    <w:rsid w:val="002904AC"/>
    <w:rsid w:val="00305D54"/>
    <w:rsid w:val="003441AC"/>
    <w:rsid w:val="00374EC3"/>
    <w:rsid w:val="003918F0"/>
    <w:rsid w:val="003933B4"/>
    <w:rsid w:val="00431D01"/>
    <w:rsid w:val="00432685"/>
    <w:rsid w:val="00475FB6"/>
    <w:rsid w:val="005F2EB9"/>
    <w:rsid w:val="00602C3F"/>
    <w:rsid w:val="006428DF"/>
    <w:rsid w:val="006C19BF"/>
    <w:rsid w:val="006D582E"/>
    <w:rsid w:val="007C1130"/>
    <w:rsid w:val="007D7300"/>
    <w:rsid w:val="007F376A"/>
    <w:rsid w:val="00886DDA"/>
    <w:rsid w:val="008D3E58"/>
    <w:rsid w:val="009005C9"/>
    <w:rsid w:val="00944E4A"/>
    <w:rsid w:val="0098605B"/>
    <w:rsid w:val="00B06311"/>
    <w:rsid w:val="00B94FBB"/>
    <w:rsid w:val="00C71FC2"/>
    <w:rsid w:val="00DB0347"/>
    <w:rsid w:val="00DB7042"/>
    <w:rsid w:val="00EB6C01"/>
    <w:rsid w:val="00F939B6"/>
    <w:rsid w:val="00FC5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C0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51</Words>
  <Characters>294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4</cp:revision>
  <cp:lastPrinted>2025-01-17T03:03:00Z</cp:lastPrinted>
  <dcterms:created xsi:type="dcterms:W3CDTF">2025-01-15T02:45:00Z</dcterms:created>
  <dcterms:modified xsi:type="dcterms:W3CDTF">2025-01-17T03:03:00Z</dcterms:modified>
</cp:coreProperties>
</file>